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128A8A76" w14:textId="77777777" w:rsidR="00166FF9" w:rsidRPr="00024F67" w:rsidRDefault="00166FF9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82294" w14:textId="77777777" w:rsidR="00CF642A" w:rsidRDefault="00CF642A" w:rsidP="00BB5C4F">
      <w:r>
        <w:separator/>
      </w:r>
    </w:p>
  </w:endnote>
  <w:endnote w:type="continuationSeparator" w:id="0">
    <w:p w14:paraId="70AACFD1" w14:textId="77777777" w:rsidR="00CF642A" w:rsidRDefault="00CF642A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4A048" w14:textId="77777777" w:rsidR="00E61D70" w:rsidRDefault="00E61D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</w:t>
    </w:r>
    <w:r w:rsidRPr="007564BD">
      <w:rPr>
        <w:color w:val="006A8E"/>
        <w:sz w:val="18"/>
      </w:rPr>
      <w:t xml:space="preserve">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5CD55" w14:textId="77777777" w:rsidR="00CF642A" w:rsidRDefault="00CF642A" w:rsidP="00BB5C4F">
      <w:r>
        <w:separator/>
      </w:r>
    </w:p>
  </w:footnote>
  <w:footnote w:type="continuationSeparator" w:id="0">
    <w:p w14:paraId="63C10958" w14:textId="77777777" w:rsidR="00CF642A" w:rsidRDefault="00CF642A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460E0" w14:textId="77777777" w:rsidR="00E61D70" w:rsidRDefault="00E61D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C2A54" w14:textId="77777777" w:rsidR="00E61D70" w:rsidRDefault="00E61D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2C3D5" w14:textId="77777777" w:rsidR="00D87785" w:rsidRDefault="00D87785" w:rsidP="00D87785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VRTEC RIBNICA</w:t>
    </w:r>
  </w:p>
  <w:p w14:paraId="04EFA00B" w14:textId="77777777" w:rsidR="00D87785" w:rsidRDefault="00D87785" w:rsidP="00D87785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Majnikova ulica 3</w:t>
    </w:r>
  </w:p>
  <w:p w14:paraId="303AAB15" w14:textId="77DB7B6B" w:rsidR="006E2399" w:rsidRPr="00094740" w:rsidRDefault="00D87785" w:rsidP="00D87785">
    <w:pPr>
      <w:pStyle w:val="Header"/>
      <w:jc w:val="center"/>
    </w:pPr>
    <w:r>
      <w:rPr>
        <w:rFonts w:asciiTheme="majorHAnsi" w:hAnsiTheme="majorHAnsi" w:cstheme="majorHAnsi"/>
        <w:color w:val="006A8E"/>
        <w:sz w:val="24"/>
      </w:rPr>
      <w:t>1310 Ribnica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36E52"/>
    <w:rsid w:val="00051DAE"/>
    <w:rsid w:val="00051E94"/>
    <w:rsid w:val="00051F90"/>
    <w:rsid w:val="00054766"/>
    <w:rsid w:val="0006362B"/>
    <w:rsid w:val="00071B16"/>
    <w:rsid w:val="00094740"/>
    <w:rsid w:val="000A1A5B"/>
    <w:rsid w:val="000E7CD3"/>
    <w:rsid w:val="000F1A06"/>
    <w:rsid w:val="001212E8"/>
    <w:rsid w:val="00126E41"/>
    <w:rsid w:val="001664D3"/>
    <w:rsid w:val="00166FF9"/>
    <w:rsid w:val="00172528"/>
    <w:rsid w:val="0017254C"/>
    <w:rsid w:val="00172EEE"/>
    <w:rsid w:val="001A3721"/>
    <w:rsid w:val="001A37F7"/>
    <w:rsid w:val="001B2933"/>
    <w:rsid w:val="001E29C8"/>
    <w:rsid w:val="00215201"/>
    <w:rsid w:val="00250392"/>
    <w:rsid w:val="00257404"/>
    <w:rsid w:val="0027608F"/>
    <w:rsid w:val="0028526B"/>
    <w:rsid w:val="0029227B"/>
    <w:rsid w:val="0029397A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D127C"/>
    <w:rsid w:val="003E2ACC"/>
    <w:rsid w:val="003F0DAA"/>
    <w:rsid w:val="00400569"/>
    <w:rsid w:val="00413C63"/>
    <w:rsid w:val="00423F85"/>
    <w:rsid w:val="00425988"/>
    <w:rsid w:val="0044020B"/>
    <w:rsid w:val="00461B90"/>
    <w:rsid w:val="00481570"/>
    <w:rsid w:val="00483B5B"/>
    <w:rsid w:val="004B45F9"/>
    <w:rsid w:val="004D4EC4"/>
    <w:rsid w:val="00500445"/>
    <w:rsid w:val="00511D99"/>
    <w:rsid w:val="00521826"/>
    <w:rsid w:val="00522FDF"/>
    <w:rsid w:val="005376C1"/>
    <w:rsid w:val="00542127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3EF0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6E2399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4F0C"/>
    <w:rsid w:val="007C7BCF"/>
    <w:rsid w:val="00801B4A"/>
    <w:rsid w:val="00852373"/>
    <w:rsid w:val="008600A6"/>
    <w:rsid w:val="008846DF"/>
    <w:rsid w:val="00884BE7"/>
    <w:rsid w:val="00893C43"/>
    <w:rsid w:val="008B6812"/>
    <w:rsid w:val="008D0AE0"/>
    <w:rsid w:val="008D53BC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351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872C5"/>
    <w:rsid w:val="00BA63DA"/>
    <w:rsid w:val="00BB5C4F"/>
    <w:rsid w:val="00BB60C3"/>
    <w:rsid w:val="00BD70FE"/>
    <w:rsid w:val="00BE2DAB"/>
    <w:rsid w:val="00C017BD"/>
    <w:rsid w:val="00C17D5B"/>
    <w:rsid w:val="00C71C7C"/>
    <w:rsid w:val="00C81B9A"/>
    <w:rsid w:val="00C968F0"/>
    <w:rsid w:val="00CA0192"/>
    <w:rsid w:val="00CA0E4B"/>
    <w:rsid w:val="00CA382C"/>
    <w:rsid w:val="00CB0835"/>
    <w:rsid w:val="00CC2004"/>
    <w:rsid w:val="00CC4870"/>
    <w:rsid w:val="00CC70CE"/>
    <w:rsid w:val="00CD3ADE"/>
    <w:rsid w:val="00CD7DA4"/>
    <w:rsid w:val="00CE0943"/>
    <w:rsid w:val="00CF06D6"/>
    <w:rsid w:val="00CF0D0E"/>
    <w:rsid w:val="00CF19B5"/>
    <w:rsid w:val="00CF2C8F"/>
    <w:rsid w:val="00CF642A"/>
    <w:rsid w:val="00D17A99"/>
    <w:rsid w:val="00D329E7"/>
    <w:rsid w:val="00D32E4F"/>
    <w:rsid w:val="00D532AD"/>
    <w:rsid w:val="00D554AE"/>
    <w:rsid w:val="00D57953"/>
    <w:rsid w:val="00D72DCE"/>
    <w:rsid w:val="00D76383"/>
    <w:rsid w:val="00D87785"/>
    <w:rsid w:val="00DA316F"/>
    <w:rsid w:val="00DB3ACA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61D70"/>
    <w:rsid w:val="00E70013"/>
    <w:rsid w:val="00E757D1"/>
    <w:rsid w:val="00E85D3B"/>
    <w:rsid w:val="00EB1912"/>
    <w:rsid w:val="00ED0B5C"/>
    <w:rsid w:val="00EF4AB1"/>
    <w:rsid w:val="00F1084A"/>
    <w:rsid w:val="00F160CC"/>
    <w:rsid w:val="00F22984"/>
    <w:rsid w:val="00F331D1"/>
    <w:rsid w:val="00F441FA"/>
    <w:rsid w:val="00F75BC3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semiHidden/>
    <w:qFormat/>
    <w:rsid w:val="0027608F"/>
    <w:rPr>
      <w:lang w:eastAsia="en-US"/>
    </w:rPr>
  </w:style>
  <w:style w:type="paragraph" w:styleId="FootnoteText">
    <w:name w:val="footnote text"/>
    <w:basedOn w:val="Normal"/>
    <w:link w:val="FootnoteTextChar"/>
    <w:semiHidden/>
    <w:unhideWhenUsed/>
    <w:rsid w:val="0027608F"/>
    <w:rPr>
      <w:rFonts w:ascii="Calibri" w:eastAsia="Times New Roman" w:hAnsi="Calibri" w:cs="Times New Roman"/>
      <w:sz w:val="20"/>
      <w:szCs w:val="20"/>
    </w:rPr>
  </w:style>
  <w:style w:type="character" w:customStyle="1" w:styleId="FootnoteTextChar1">
    <w:name w:val="Footnote Text Char1"/>
    <w:basedOn w:val="DefaultParagraphFont"/>
    <w:uiPriority w:val="99"/>
    <w:semiHidden/>
    <w:rsid w:val="0027608F"/>
    <w:rPr>
      <w:rFonts w:ascii="Arial" w:eastAsiaTheme="minorEastAsia" w:hAnsi="Arial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86</Words>
  <Characters>481</Characters>
  <Application>Microsoft Office Word</Application>
  <DocSecurity>0</DocSecurity>
  <Lines>10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2026-04-10T11:04:00Z</dcterms:modified>
  <cp:contentStatus/>
</cp:coreProperties>
</file>